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d65efb7" w14:textId="d65efb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DB3BED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32CA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DB3BED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DB3BED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2CAF" w:rsidR="00042BF7">
            <w:rPr>
              <w:rStyle w:val="eSPISCCParagraphDefaultFont"/>
            </w:rPr>
            <w:t>Obala dr. Franje Tuđmana 2</w:t>
          </w:r>
        </w:sdtContent>
      </w:sdt>
      <w:r w:rsidRPr="006C43C5" w:rsidR="00AE649C">
        <w:t xml:space="preserve"> </w:t>
      </w:r>
    </w:p>
    <w:p w:rsidR="001A12B4" w:rsidP="001A12B4" w:rsidRDefault="00DB3BE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2CAF" w:rsidR="00042BF7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2CAF" w:rsidR="00042BF7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546722161"/>
          <w:placeholder>
            <w:docPart w:val="58FCEBDA88F64164A7723EA9F93B205F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26</w:t>
          </w:r>
        </w:sdtContent>
      </w:sdt>
      <w:r w:rsidRPr="001A12B4">
        <w:rPr>
          <w:rFonts w:eastAsia="Times New Roman"/>
          <w:noProof/>
          <w:lang w:eastAsia="hr-HR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Pp Ikp-3139/2019-14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32CAF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DB3BED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Ivica Zubić, OIB 46309053591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18. travnja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="00042BF7">
        <w:rPr>
          <w:rFonts w:eastAsia="Calibri" w:cs="Times New Roman"/>
        </w:rPr>
        <w:t xml:space="preserve"> </w:t>
      </w:r>
      <w:bookmarkStart w:name="_GoBack" w:id="0"/>
      <w:bookmarkEnd w:id="0"/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Ivica Zubić, OIB 46309053591, rođen-a 22.04.1977.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 xml:space="preserve"> Ivica Zubić, Dukovec 78., 49223 Dukovec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042BF7">
        <w:rPr>
          <w:rFonts w:eastAsia="Times New Roman" w:cs="Times New Roman"/>
        </w:rPr>
        <w:t>zbog prekršaja iz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članka 216. stavka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Općinski sud u Crikvenici Stalna služba Krk, Prekršajni Odjel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Pp P-1616/2019-2 donesena 28.01.2019.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02-2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21.02.2019.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Ivica Zubić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13,27 EUR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trinaesteuraidvadesetsedamcenti</w:t>
          </w:r>
        </w:sdtContent>
      </w:sdt>
      <w:r w:rsidR="00211509">
        <w:rPr>
          <w:rFonts w:eastAsia="Times New Roman" w:cs="Times New Roman"/>
        </w:rPr>
        <w:t>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="00042BF7" w:rsidP="00211509" w:rsidRDefault="00042BF7">
      <w:pPr>
        <w:ind w:firstLine="709"/>
        <w:jc w:val="both"/>
        <w:rPr>
          <w:rFonts w:eastAsia="Times New Roman" w:cs="Times New Roman"/>
        </w:rPr>
      </w:pPr>
    </w:p>
    <w:p w:rsidR="00042BF7" w:rsidP="00211509" w:rsidRDefault="00042BF7">
      <w:pPr>
        <w:ind w:firstLine="709"/>
        <w:jc w:val="both"/>
        <w:rPr>
          <w:rFonts w:eastAsia="Times New Roman" w:cs="Times New Roman"/>
        </w:rPr>
      </w:pPr>
    </w:p>
    <w:p w:rsidR="00042BF7" w:rsidP="00211509" w:rsidRDefault="00042BF7">
      <w:pPr>
        <w:ind w:firstLine="709"/>
        <w:jc w:val="both"/>
        <w:rPr>
          <w:rFonts w:eastAsia="Times New Roman" w:cs="Times New Roman"/>
        </w:rPr>
      </w:pPr>
    </w:p>
    <w:p w:rsidRPr="003B4689" w:rsidR="00211509" w:rsidP="00211509" w:rsidRDefault="00CB5345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18. travnja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2960"/>
        <w:gridCol w:w="3036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DB3BE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32CAF" w:rsidR="00042BF7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DB3BE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32CAF" w:rsidR="00042BF7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Općinski sud u Crikvenici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Obala dr. Franje Tuđmana 2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Ivica Zubić, Dukovec 78 , 49223 Dukovec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B04CBC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tužitelj</w:t>
      </w:r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Krk, Kralja Tomislava 10,51500 Krk">
            <w:listItem w:displayText="Policijska postaja Krk, Kralja Tomislava 10,51500 Krk" w:value="Policijska postaja Krk, Kralja Tomislava 10,51500 Krk"/>
            <w:listItem w:displayText="Policijska postaja Zabok, Matije Gupca 53&#10;,49210 Zabok" w:value="Policijska postaja Zabok, Matije Gupca 53&#10;,49210 Zabok"/>
            <w:listItem w:displayText="Ministarstvo financija&#10;&#10;Porezna uprava&#10;&#10;Područni ured Krapina&#10;&#10;Ispostava Zabok, S. Radića 1&#10;,49210 Zabok" w:value="Ministarstvo financija&#10;&#10;Porezna uprava&#10;&#10;Područni ured Krapina&#10;&#10;Ispostava Zabok, S. Radića 1&#10;,49210 Zabok"/>
            <w:listItem w:displayText="Općinski Sud U Crikvenici &#10;&#10;Stalna Služba Krk&#10;&#10;Prekršajni Odjel, Trg Bana Josipa Jelačića 5&#10;,51500 Krk" w:value="Općinski Sud U Crikvenici &#10;&#10;Stalna Služba Krk&#10;&#10;Prekršajni Odjel, Trg Bana Josipa Jelačića 5&#10;,51500 Krk"/>
            <w:listItem w:displayText="Općinski sud u Crikvenici, OIB 74084245037, Kralja Tomislava 85 A&#10;,51260 Crikvenica" w:value="Općinski sud u Crikvenici, OIB 74084245037, Kralja Tomislava 85 A&#10;,51260 Crikvenica"/>
            <w:listItem w:displayText="Katica Prebeg, OIB 04590555396, Na Zdenac 25&#10;,51500 Kornić" w:value="Katica Prebeg, OIB 04590555396, Na Zdenac 25&#10;,51500 Kornić"/>
            <w:listItem w:displayText="Financijska agencija&#10;&#10;Regionalni centar Rijeka, Frane Kurelca 8&#10;,51000 Rijeka" w:value="Financijska agencija&#10;&#10;Regionalni centar Rijeka, Frane Kurelca 8&#10;,51000 Rijeka"/>
            <w:listItem w:displayText="Općinski sud u Zaboku Prekršajni odjel, Stjepana Radića 1,49210 Zabok" w:value="Općinski sud u Zaboku Prekršajni odjel, Stjepana Radića 1,49210 Zabok"/>
            <w:listItem w:displayText="Općinski sud u Varaždinu Prekršajni odjel" w:value="Općinski sud u Varaždinu Prekršajni odjel"/>
            <w:listItem w:displayText="Ivica Zubić, OIB 46309053591, Dukovec 78 &#10;,49223 Dukovec" w:value="Ivica Zubić, OIB 46309053591, Dukovec 78 &#10;,49223 Dukovec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32CAF" w:rsidR="00042BF7">
            <w:rPr>
              <w:rStyle w:val="eSPISCCParagraphDefaultFont"/>
              <w:rFonts w:eastAsiaTheme="minorHAnsi"/>
            </w:rPr>
            <w:t>Policijska postaja Krk, Kralja Tomislava 10,51500 Krk</w:t>
          </w:r>
        </w:sdtContent>
      </w:sdt>
      <w:r w:rsidR="00300426">
        <w:rPr>
          <w:rFonts w:eastAsia="Calibri" w:cs="Times New Roman"/>
        </w:rPr>
        <w:t xml:space="preserve"> </w:t>
      </w:r>
      <w:r w:rsidR="00042BF7">
        <w:rPr>
          <w:rFonts w:eastAsia="Calibri" w:cs="Times New Roman"/>
        </w:rPr>
        <w:t xml:space="preserve"> br. 511-09-30/49-295-251/18</w:t>
      </w:r>
      <w:r w:rsidR="00391C4A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3BED" w:rsidP="00537B78" w:rsidRDefault="00DB3BED">
      <w:r>
        <w:separator/>
      </w:r>
    </w:p>
  </w:endnote>
  <w:endnote w:type="continuationSeparator" w:id="0">
    <w:p w:rsidR="00DB3BED" w:rsidP="00537B78" w:rsidRDefault="00DB3BE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CAF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3BED" w:rsidP="00537B78" w:rsidRDefault="00DB3BED">
      <w:r>
        <w:separator/>
      </w:r>
    </w:p>
  </w:footnote>
  <w:footnote w:type="continuationSeparator" w:id="0">
    <w:p w:rsidR="00DB3BED" w:rsidP="00537B78" w:rsidRDefault="00DB3BE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32CAF" w:rsidR="00042BF7">
          <w:rPr>
            <w:rStyle w:val="eSPISCCParagraphDefaultFont"/>
          </w:rPr>
          <w:t>Pp Ikp-3139/2019-14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BF7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CAF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3BED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7E078E9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FCEBDA88F64164A7723EA9F93B20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56D5CA-3498-4AC2-8299-5D900D65DB42}"/>
      </w:docPartPr>
      <w:docPartBody>
        <w:p w:rsidR="001B0766" w:rsidP="00B715E5" w:rsidRDefault="00B715E5">
          <w:pPr>
            <w:pStyle w:val="58FCEBDA88F64164A7723EA9F93B205F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C67FD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travnja 2024.</izvorni_sadrzaj>
    <derivirana_varijabla naziv="DomainObject.DatumDonosenjaOdluke_1">18. travnja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Ikp-3139/2019-14</izvorni_sadrzaj>
    <derivirana_varijabla naziv="DomainObject.Oznaka_1">Pp Ikp-3139/2019-14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3139</izvorni_sadrzaj>
    <derivirana_varijabla naziv="DomainObject.Predmet.Broj_1">3139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Ikp-3139/2019</izvorni_sadrzaj>
    <derivirana_varijabla naziv="DomainObject.Predmet.OznakaBroj_1">Pp Ikp-3139/2019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p-1616/2019], JCMS stara oznaka predmeta=[], </izvorni_sadrzaj>
    <derivirana_varijabla naziv="DomainObject.Predmet.PrimjedbaSuca_1">oznaka JCMS vezanog predmeta=[pp p-1616/2019],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Zubić</izvorni_sadrzaj>
    <derivirana_varijabla naziv="DomainObject.Predmet.ProtustrankaFormated_1">  Ivica Zubić</derivirana_varijabla>
  </DomainObject.Predmet.ProtustrankaFormated>
  <DomainObject.Predmet.ProtustrankaFormatedOIB>
    <izvorni_sadrzaj>  Ivica Zubić, OIB 46309053591</izvorni_sadrzaj>
    <derivirana_varijabla naziv="DomainObject.Predmet.ProtustrankaFormatedOIB_1">Ivica Zubić, OIB 46309053591</derivirana_varijabla>
  </DomainObject.Predmet.ProtustrankaFormatedOIB>
  <DomainObject.Predmet.ProtustrankaFormatedWithAdress>
    <izvorni_sadrzaj> Ivica Zubić, Dukovec 78 
, 49223 Dukovec</izvorni_sadrzaj>
    <derivirana_varijabla naziv="DomainObject.Predmet.ProtustrankaFormatedWithAdress_1"> Ivica Zubić, Dukovec 78., 49223 Dukovec</derivirana_varijabla>
  </DomainObject.Predmet.ProtustrankaFormatedWithAdress>
  <DomainObject.Predmet.ProtustrankaFormatedWithAdressOIB>
    <izvorni_sadrzaj> Ivica Zubić, OIB 46309053591, Dukovec 78 
, 49223 Dukovec</izvorni_sadrzaj>
    <derivirana_varijabla naziv="DomainObject.Predmet.ProtustrankaFormatedWithAdressOIB_1"> Ivica Zubić, OIB 46309053591, Dukovec 78 
, 49223 Dukovec</derivirana_varijabla>
  </DomainObject.Predmet.ProtustrankaFormatedWithAdressOIB>
  <DomainObject.Predmet.ProtustrankaWithAdress>
    <izvorni_sadrzaj>Ivica Zubić Dukovec 78 
, 49223 Dukovec</izvorni_sadrzaj>
    <derivirana_varijabla naziv="DomainObject.Predmet.ProtustrankaWithAdress_1">Ivica Zubić Dukovec 78 
, 49223 Dukovec</derivirana_varijabla>
  </DomainObject.Predmet.ProtustrankaWithAdress>
  <DomainObject.Predmet.ProtustrankaWithAdressOIB>
    <izvorni_sadrzaj>Ivica Zubić, OIB 46309053591, Dukovec 78 
, 49223 Dukovec</izvorni_sadrzaj>
    <derivirana_varijabla naziv="DomainObject.Predmet.ProtustrankaWithAdressOIB_1">Ivica Zubić, OIB 46309053591, Dukovec 78 
, 49223 Dukovec</derivirana_varijabla>
  </DomainObject.Predmet.ProtustrankaWithAdressOIB>
  <DomainObject.Predmet.ProtustrankaNazivFormated>
    <izvorni_sadrzaj>Ivica Zubić</izvorni_sadrzaj>
    <derivirana_varijabla naziv="DomainObject.Predmet.ProtustrankaNazivFormated_1">Ivica Zubić</derivirana_varijabla>
    <derivirana_varijabla naziv="Padez">Ivica Zubić</derivirana_varijabla>
  </DomainObject.Predmet.ProtustrankaNazivFormated>
  <DomainObject.Predmet.ProtustrankaNazivFormatedOIB>
    <izvorni_sadrzaj>Ivica Zubić, OIB 46309053591</izvorni_sadrzaj>
    <derivirana_varijabla naziv="DomainObject.Predmet.ProtustrankaNazivFormatedOIB_1">Ivica Zubić, OIB 46309053591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 </izvorni_sadrzaj>
    <derivirana_varijabla naziv="DomainObject.Predmet.Referada.Prostorija.Naziv_1">Soba br. 3 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 
Stalna Služba Krk
Prekršajni Odjel</izvorni_sadrzaj>
    <derivirana_varijabla naziv="DomainObject.Predmet.StrankaFormated_1">Općinski sud u Crikvenici Stalna služba Krk, Prekršajni Odjel</derivirana_varijabla>
  </DomainObject.Predmet.StrankaFormated>
  <DomainObject.Predmet.StrankaFormatedOIB>
    <izvorni_sadrzaj>  Općinski Sud U Crikvenici 
Stalna Služba Krk
Prekršajni Odjel</izvorni_sadrzaj>
    <derivirana_varijabla naziv="DomainObject.Predmet.StrankaFormatedOIB_1">  Općinski Sud U Crikvenici 
Stalna Služba Krk
Prekršajni Odjel</derivirana_varijabla>
  </DomainObject.Predmet.StrankaFormatedOIB>
  <DomainObject.Predmet.StrankaFormatedWithAdress>
    <izvorni_sadrzaj> Općinski Sud U Crikvenici 
Stalna Služba Krk
Prekršajni Odjel, Trg Bana Josipa Jelačića 5
, 51500 Krk</izvorni_sadrzaj>
    <derivirana_varijabla naziv="DomainObject.Predmet.StrankaFormatedWithAdress_1"> Općinski Sud U Crikvenici 
Stalna Služba Krk
Prekršajni Odjel, Trg Bana Josipa Jelačića 5
, 51500 Krk</derivirana_varijabla>
  </DomainObject.Predmet.StrankaFormatedWithAdress>
  <DomainObject.Predmet.StrankaFormatedWithAdressOIB>
    <izvorni_sadrzaj> Općinski Sud U Crikvenici 
Stalna Služba Krk
Prekršajni Odjel, Trg Bana Josipa Jelačića 5
, 51500 Krk</izvorni_sadrzaj>
    <derivirana_varijabla naziv="DomainObject.Predmet.StrankaFormatedWithAdressOIB_1"> Općinski Sud U Crikvenici 
Stalna Služba Krk
Prekršajni Odjel, Trg Bana Josipa Jelačića 5
, 51500 Krk</derivirana_varijabla>
  </DomainObject.Predmet.StrankaFormatedWithAdressOIB>
  <DomainObject.Predmet.StrankaWithAdress>
    <izvorni_sadrzaj>Općinski Sud U Crikvenici 
Stalna Služba Krk
Prekršajni Odjel Trg Bana Josipa Jelačića 5
,51500 Krk</izvorni_sadrzaj>
    <derivirana_varijabla naziv="DomainObject.Predmet.StrankaWithAdress_1">Općinski Sud U Crikvenici 
Stalna Služba Krk
Prekršajni Odjel Trg Bana Josipa Jelačića 5
,51500 Krk</derivirana_varijabla>
  </DomainObject.Predmet.StrankaWithAdress>
  <DomainObject.Predmet.StrankaWithAdressOIB>
    <izvorni_sadrzaj>Općinski Sud U Crikvenici 
Stalna Služba Krk
Prekršajni Odjel, Trg Bana Josipa Jelačića 5
,51500 Krk</izvorni_sadrzaj>
    <derivirana_varijabla naziv="DomainObject.Predmet.StrankaWithAdressOIB_1">Općinski Sud U Crikvenici 
Stalna Služba Krk
Prekršajni Odjel, Trg Bana Josipa Jelačića 5
,51500 Krk</derivirana_varijabla>
  </DomainObject.Predmet.StrankaWithAdressOIB>
  <DomainObject.Predmet.StrankaNazivFormated>
    <izvorni_sadrzaj>Općinski Sud U Crikvenici 
Stalna Služba Krk
Prekršajni Odjel</izvorni_sadrzaj>
    <derivirana_varijabla naziv="DomainObject.Predmet.StrankaNazivFormated_1">Općinski Sud U Crikvenici 
Stalna Služba Krk
Prekršajni Odjel</derivirana_varijabla>
    <derivirana_varijabla naziv="Padez">Općinski Sud U Crikvenici 
Stalna Služba Krk
Prekršajni Odjel</derivirana_varijabla>
  </DomainObject.Predmet.StrankaNazivFormated>
  <DomainObject.Predmet.StrankaNazivFormatedOIB>
    <izvorni_sadrzaj>Općinski Sud U Crikvenici 
Stalna Služba Krk
Prekršajni Odjel</izvorni_sadrzaj>
    <derivirana_varijabla naziv="DomainObject.Predmet.StrankaNazivFormatedOIB_1">Općinski Sud U Crikvenici 
Stalna Služba Krk
Prekršajni Odjel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Obala dr. Franje Tuđmana 2</izvorni_sadrzaj>
    <derivirana_varijabla naziv="DomainObject.Predmet.Sud.Adresa.UlicaIKBR_1">Obala dr. Franje Tuđmana 2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izvršenja SS Senj</izvorni_sadrzaj>
    <derivirana_varijabla naziv="DomainObject.Predmet.UstrojstvenaJedinicaVodi.Naziv_1">Pisarnica izvršenja SS Senj</derivirana_varijabla>
  </DomainObject.Predmet.UstrojstvenaJedinicaVodi.Naziv>
  <DomainObject.Predmet.UstrojstvenaJedinicaVodi.Oznaka>
    <izvorni_sadrzaj>OPSSSEIZV</izvorni_sadrzaj>
    <derivirana_varijabla naziv="DomainObject.Predmet.UstrojstvenaJedinicaVodi.Oznaka_1">OPSSSEIZV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 
Stalna Služba Krk
Prekršajni Odjel</item>
    </izvorni_sadrzaj>
    <derivirana_varijabla naziv="DomainObject.Predmet.StrankaListFormated_1">
      <item>Općinski Sud U Crikvenici 
Stalna Služba Krk
Prekršajni Odjel</item>
    </derivirana_varijabla>
  </DomainObject.Predmet.StrankaListFormated>
  <DomainObject.Predmet.StrankaListFormatedOIB>
    <izvorni_sadrzaj>
      <item>Općinski Sud U Crikvenici 
Stalna Služba Krk
Prekršajni Odjel</item>
    </izvorni_sadrzaj>
    <derivirana_varijabla naziv="DomainObject.Predmet.StrankaListFormatedOIB_1">
      <item>Općinski Sud U Crikvenici 
Stalna Služba Krk
Prekršajni Odjel</item>
    </derivirana_varijabla>
  </DomainObject.Predmet.StrankaListFormatedOIB>
  <DomainObject.Predmet.StrankaListFormatedWithAdress>
    <izvorni_sadrzaj>
      <item>Općinski Sud U Crikvenici 
Stalna Služba Krk
Prekršajni Odjel, Trg Bana Josipa Jelačića 5
, 51500 Krk</item>
    </izvorni_sadrzaj>
    <derivirana_varijabla naziv="DomainObject.Predmet.StrankaListFormatedWithAdress_1">
      <item>Općinski Sud U Crikvenici 
Stalna Služba Krk
Prekršajni Odjel, Trg Bana Josipa Jelačića 5
, 51500 Krk</item>
    </derivirana_varijabla>
  </DomainObject.Predmet.StrankaListFormatedWithAdress>
  <DomainObject.Predmet.StrankaListFormatedWithAdressOIB>
    <izvorni_sadrzaj>
      <item>Općinski Sud U Crikvenici 
Stalna Služba Krk
Prekršajni Odjel, Trg Bana Josipa Jelačića 5
, 51500 Krk</item>
    </izvorni_sadrzaj>
    <derivirana_varijabla naziv="DomainObject.Predmet.StrankaListFormatedWithAdressOIB_1">
      <item>Općinski Sud U Crikvenici 
Stalna Služba Krk
Prekršajni Odjel, Trg Bana Josipa Jelačića 5
, 51500 Krk</item>
    </derivirana_varijabla>
  </DomainObject.Predmet.StrankaListFormatedWithAdressOIB>
  <DomainObject.Predmet.StrankaListNazivFormated>
    <izvorni_sadrzaj>
      <item>Općinski Sud U Crikvenici 
Stalna Služba Krk
Prekršajni Odjel</item>
    </izvorni_sadrzaj>
    <derivirana_varijabla naziv="DomainObject.Predmet.StrankaListNazivFormated_1">
      <item>Općinski Sud U Crikvenici 
Stalna Služba Krk
Prekršajni Odjel</item>
    </derivirana_varijabla>
  </DomainObject.Predmet.StrankaListNazivFormated>
  <DomainObject.Predmet.StrankaListNazivFormatedOIB>
    <izvorni_sadrzaj>
      <item>Općinski Sud U Crikvenici 
Stalna Služba Krk
Prekršajni Odjel</item>
    </izvorni_sadrzaj>
    <derivirana_varijabla naziv="DomainObject.Predmet.StrankaListNazivFormatedOIB_1">
      <item>Općinski Sud U Crikvenici 
Stalna Služba Krk
Prekršajni Odjel</item>
    </derivirana_varijabla>
  </DomainObject.Predmet.StrankaListNazivFormatedOIB>
  <DomainObject.Predmet.ProtuStrankaListFormated>
    <izvorni_sadrzaj>
      <item>Ivica Zubić</item>
    </izvorni_sadrzaj>
    <derivirana_varijabla naziv="DomainObject.Predmet.ProtuStrankaListFormated_1">
      <item>Ivica Zubić</item>
    </derivirana_varijabla>
  </DomainObject.Predmet.ProtuStrankaListFormated>
  <DomainObject.Predmet.ProtuStrankaListFormatedOIB>
    <izvorni_sadrzaj>
      <item>Ivica Zubić, OIB 46309053591</item>
    </izvorni_sadrzaj>
    <derivirana_varijabla naziv="DomainObject.Predmet.ProtuStrankaListFormatedOIB_1">
      <item>Ivica Zubić, OIB 46309053591</item>
    </derivirana_varijabla>
  </DomainObject.Predmet.ProtuStrankaListFormatedOIB>
  <DomainObject.Predmet.ProtuStrankaListFormatedWithAdress>
    <izvorni_sadrzaj>
      <item>Ivica Zubić, Dukovec 78 
, 49223 Dukovec</item>
    </izvorni_sadrzaj>
    <derivirana_varijabla naziv="DomainObject.Predmet.ProtuStrankaListFormatedWithAdress_1">
      <item>Ivica Zubić, Dukovec 78 
, 49223 Dukovec</item>
    </derivirana_varijabla>
  </DomainObject.Predmet.ProtuStrankaListFormatedWithAdress>
  <DomainObject.Predmet.ProtuStrankaListFormatedWithAdressOIB>
    <izvorni_sadrzaj>
      <item>Ivica Zubić, OIB 46309053591, Dukovec 78 
, 49223 Dukovec</item>
    </izvorni_sadrzaj>
    <derivirana_varijabla naziv="DomainObject.Predmet.ProtuStrankaListFormatedWithAdressOIB_1">
      <item>Ivica Zubić, OIB 46309053591, Dukovec 78 
, 49223 Dukovec</item>
    </derivirana_varijabla>
  </DomainObject.Predmet.ProtuStrankaListFormatedWithAdressOIB>
  <DomainObject.Predmet.ProtuStrankaListNazivFormated>
    <izvorni_sadrzaj>
      <item>Ivica Zubić</item>
    </izvorni_sadrzaj>
    <derivirana_varijabla naziv="DomainObject.Predmet.ProtuStrankaListNazivFormated_1">
      <item>Ivica Zubić</item>
    </derivirana_varijabla>
  </DomainObject.Predmet.ProtuStrankaListNazivFormated>
  <DomainObject.Predmet.ProtuStrankaListNazivFormatedOIB>
    <izvorni_sadrzaj>
      <item>Ivica Zubić, OIB 46309053591</item>
    </izvorni_sadrzaj>
    <derivirana_varijabla naziv="DomainObject.Predmet.ProtuStrankaListNazivFormatedOIB_1">
      <item>Ivica Zubić, OIB 46309053591</item>
    </derivirana_varijabla>
  </DomainObject.Predmet.ProtuStrankaListNazivFormatedOIB>
  <DomainObject.Predmet.OstaliListFormated>
    <izvorni_sadrzaj>
      <item>Policijska postaja Zabok</item>
      <item>Ministarstvo financija
Porezna uprava
Područni ured Krapina
Ispostava Zabok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izvorni_sadrzaj>
    <derivirana_varijabla naziv="DomainObject.Predmet.OstaliListFormated_1">
      <item>Policijska postaja Zabok</item>
      <item>Ministarstvo financija
Porezna uprava
Područni ured Krapina
Ispostava Zabok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derivirana_varijabla>
    <derivirana_varijabla naziv="DrugaOsoba">
      <item>Policijska postaja Zabok</item>
      <item>Ministarstvo financija
Porezna uprava
Područni ured Krapina
Ispostava Zabok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derivirana_varijabla>
  </DomainObject.Predmet.OstaliListFormated>
  <DomainObject.Predmet.OstaliListFormatedOIB>
    <izvorni_sadrzaj>
      <item>Policijska postaja Zabok</item>
      <item>Ministarstvo financija
Porezna uprava
Područni ured Krapina
Ispostava Zabok</item>
      <item>Općinski sud u Crikvenici, OIB 74084245037</item>
      <item>Katica Prebeg, OIB 04590555396</item>
      <item>Katica Prebeg, OIB 04590555396</item>
      <item>Financijska agencija
Regionalni centar Rijeka</item>
      <item>Općinski sud u Zaboku Prekršajni odjel</item>
      <item>Općinski sud u Varaždinu Prekršajni odjel</item>
      <item>Policijska postaja Krk</item>
    </izvorni_sadrzaj>
    <derivirana_varijabla naziv="DomainObject.Predmet.OstaliListFormatedOIB_1">
      <item>Policijska postaja Zabok</item>
      <item>Ministarstvo financija
Porezna uprava
Područni ured Krapina
Ispostava Zabok</item>
      <item>Općinski sud u Crikvenici, OIB 74084245037</item>
      <item>Katica Prebeg, OIB 04590555396</item>
      <item>Katica Prebeg, OIB 04590555396</item>
      <item>Financijska agencija
Regionalni centar Rijeka</item>
      <item>Općinski sud u Zaboku Prekršajni odjel</item>
      <item>Općinski sud u Varaždinu Prekršajni odjel</item>
      <item>Policijska postaja Krk</item>
    </derivirana_varijabla>
  </DomainObject.Predmet.OstaliListFormatedOIB>
  <DomainObject.Predmet.OstaliListFormatedWithAdress>
    <izvorni_sadrzaj>
      <item>Policijska postaja Zabok, Matije Gupca 53
, 49210 Zabok</item>
      <item>Ministarstvo financija
Porezna uprava
Područni ured Krapina
Ispostava Zabok, S. Radića 1
, 49210 Zabok</item>
      <item>Općinski sud u Crikvenici, Kralja Tomislava 85 A
, 51260 Crikvenica</item>
      <item>Katica Prebeg, Na Zdenac 25
, 51500 Kornić</item>
      <item>Katica Prebeg, Na Zdenac 25
, 51500 Kornić</item>
      <item>Financijska agencija
Regionalni centar Rijeka, Frane Kurelca 8
, 51000 Rijeka</item>
      <item>Općinski sud u Zaboku Prekršajni odjel, Stjepana Radića 1, 49210 Zabok</item>
      <item>Općinski sud u Varaždinu Prekršajni odjel</item>
      <item>Policijska postaja Krk, Kralja Tomislava 10, 51500 Krk</item>
    </izvorni_sadrzaj>
    <derivirana_varijabla naziv="DomainObject.Predmet.OstaliListFormatedWithAdress_1">
      <item>Policijska postaja Zabok, Matije Gupca 53
, 49210 Zabok</item>
      <item>Ministarstvo financija
Porezna uprava
Područni ured Krapina
Ispostava Zabok, S. Radića 1
, 49210 Zabok</item>
      <item>Općinski sud u Crikvenici, Kralja Tomislava 85 A
, 51260 Crikvenica</item>
      <item>Katica Prebeg, Na Zdenac 25
, 51500 Kornić</item>
      <item>Katica Prebeg, Na Zdenac 25
, 51500 Kornić</item>
      <item>Financijska agencija
Regionalni centar Rijeka, Frane Kurelca 8
, 51000 Rijeka</item>
      <item>Općinski sud u Zaboku Prekršajni odjel, Stjepana Radića 1, 49210 Zabok</item>
      <item>Općinski sud u Varaždinu Prekršajni odjel</item>
      <item>Policijska postaja Krk, Kralja Tomislava 10, 51500 Krk</item>
    </derivirana_varijabla>
  </DomainObject.Predmet.OstaliListFormatedWithAdress>
  <DomainObject.Predmet.OstaliListFormatedWithAdressOIB>
    <izvorni_sadrzaj>
      <item>Policijska postaja Zabok, Matije Gupca 53
, 49210 Zabok</item>
      <item>Ministarstvo financija
Porezna uprava
Područni ured Krapina
Ispostava Zabok, S. Radića 1
, 49210 Zabok</item>
      <item>Općinski sud u Crikvenici, OIB 74084245037, Kralja Tomislava 85 A
, 51260 Crikvenica</item>
      <item>Katica Prebeg, OIB 04590555396, Na Zdenac 25
, 51500 Kornić</item>
      <item>Katica Prebeg, OIB 04590555396, Na Zdenac 25
, 51500 Kornić</item>
      <item>Financijska agencija
Regionalni centar Rijeka, Frane Kurelca 8
, 51000 Rijeka</item>
      <item>Općinski sud u Zaboku Prekršajni odjel, Stjepana Radića 1, 49210 Zabok</item>
      <item>Općinski sud u Varaždinu Prekršajni odjel</item>
      <item>Policijska postaja Krk, Kralja Tomislava 10, 51500 Krk</item>
    </izvorni_sadrzaj>
    <derivirana_varijabla naziv="DomainObject.Predmet.OstaliListFormatedWithAdressOIB_1">
      <item>Policijska postaja Zabok, Matije Gupca 53
, 49210 Zabok</item>
      <item>Ministarstvo financija
Porezna uprava
Područni ured Krapina
Ispostava Zabok, S. Radića 1
, 49210 Zabok</item>
      <item>Općinski sud u Crikvenici, OIB 74084245037, Kralja Tomislava 85 A
, 51260 Crikvenica</item>
      <item>Katica Prebeg, OIB 04590555396, Na Zdenac 25
, 51500 Kornić</item>
      <item>Katica Prebeg, OIB 04590555396, Na Zdenac 25
, 51500 Kornić</item>
      <item>Financijska agencija
Regionalni centar Rijeka, Frane Kurelca 8
, 51000 Rijeka</item>
      <item>Općinski sud u Zaboku Prekršajni odjel, Stjepana Radića 1, 49210 Zabok</item>
      <item>Općinski sud u Varaždinu Prekršajni odjel</item>
      <item>Policijska postaja Krk, Kralja Tomislava 10, 51500 Krk</item>
    </derivirana_varijabla>
  </DomainObject.Predmet.OstaliListFormatedWithAdressOIB>
  <DomainObject.Predmet.OstaliListNazivFormated>
    <izvorni_sadrzaj>
      <item>Policijska postaja Zabok</item>
      <item>Ministarstvo financija
Porezna uprava
Područni ured Krapina
Ispostava Zabok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izvorni_sadrzaj>
    <derivirana_varijabla naziv="DomainObject.Predmet.OstaliListNazivFormated_1">
      <item>Policijska postaja Zabok</item>
      <item>Ministarstvo financija
Porezna uprava
Područni ured Krapina
Ispostava Zabok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derivirana_varijabla>
  </DomainObject.Predmet.OstaliListNazivFormated>
  <DomainObject.Predmet.OstaliListNazivFormatedOIB>
    <izvorni_sadrzaj>
      <item>Policijska postaja Zabok</item>
      <item>Ministarstvo financija
Porezna uprava
Područni ured Krapina
Ispostava Zabok</item>
      <item>Općinski sud u Crikvenici, OIB 74084245037</item>
      <item>Katica Prebeg, OIB 04590555396</item>
      <item>Katica Prebeg, OIB 04590555396</item>
      <item>Financijska agencija
Regionalni centar Rijeka</item>
      <item>Općinski sud u Zaboku Prekršajni odjel</item>
      <item>Općinski sud u Varaždinu Prekršajni odjel</item>
      <item>Policijska postaja Krk</item>
    </izvorni_sadrzaj>
    <derivirana_varijabla naziv="DomainObject.Predmet.OstaliListNazivFormatedOIB_1">
      <item>Policijska postaja Zabok</item>
      <item>Ministarstvo financija
Porezna uprava
Područni ured Krapina
Ispostava Zabok</item>
      <item>Općinski sud u Crikvenici, OIB 74084245037</item>
      <item>Katica Prebeg, OIB 04590555396</item>
      <item>Katica Prebeg, OIB 04590555396</item>
      <item>Financijska agencija
Regionalni centar Rijeka</item>
      <item>Općinski sud u Zaboku Prekršajni odjel</item>
      <item>Općinski sud u Varaždinu Prekršajni odjel</item>
      <item>Policijska postaja Krk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1.</izvorni_sadrzaj>
    <derivirana_varijabla naziv="DomainObject.Predmet.ClanakZakonaFull_1">članka 216.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18. travnja 2024.</izvorni_sadrzaj>
    <derivirana_varijabla naziv="DomainObject.Datum_1">18. travnja 2024.</derivirana_varijabla>
    <derivirana_varijabla naziv="datum">18. travnja 2024.</derivirana_varijabla>
    <derivirana_varijabla naziv="datumpravomocnosti">18. travnja 2024.</derivirana_varijabla>
  </DomainObject.Datum>
  <DomainObject.PoslovniBrojDokumenta>
    <izvorni_sadrzaj>Pp Ikp-3139/2019-14</izvorni_sadrzaj>
    <derivirana_varijabla naziv="DomainObject.PoslovniBrojDokumenta_1">Pp Ikp-3139/2019-14</derivirana_varijabla>
  </DomainObject.PoslovniBrojDokumenta>
  <DomainObject.Predmet.StrankaIDrugi>
    <izvorni_sadrzaj>Općinski Sud U Crikvenici 
Stalna Služba Krk
Prekršajni Odjel</izvorni_sadrzaj>
    <derivirana_varijabla naziv="DomainObject.Predmet.StrankaIDrugi_1">Općinski Sud U Crikvenici 
Stalna Služba Krk
Prekršajni Odjel</derivirana_varijabla>
  </DomainObject.Predmet.StrankaIDrugi>
  <DomainObject.Predmet.ProtustrankaIDrugi>
    <izvorni_sadrzaj>Ivica Zubić</izvorni_sadrzaj>
    <derivirana_varijabla naziv="DomainObject.Predmet.ProtustrankaIDrugi_1">Ivica Zubić</derivirana_varijabla>
  </DomainObject.Predmet.ProtustrankaIDrugi>
  <DomainObject.Predmet.StrankaIDrugiAdressOIB>
    <izvorni_sadrzaj>Općinski Sud U Crikvenici 
Stalna Služba Krk
Prekršajni Odjel, Trg Bana Josipa Jelačića 5
, 51500 Krk</izvorni_sadrzaj>
    <derivirana_varijabla naziv="DomainObject.Predmet.StrankaIDrugiAdressOIB_1">Općinski Sud U Crikvenici 
Stalna Služba Krk
Prekršajni Odjel, Trg Bana Josipa Jelačića 5
, 51500 Krk</derivirana_varijabla>
  </DomainObject.Predmet.StrankaIDrugiAdressOIB>
  <DomainObject.Predmet.ProtustrankaIDrugiAdressOIB>
    <izvorni_sadrzaj>Ivica Zubić, OIB 46309053591, Dukovec 78 
, 49223 Dukovec</izvorni_sadrzaj>
    <derivirana_varijabla naziv="DomainObject.Predmet.ProtustrankaIDrugiAdressOIB_1">Ivica Zubić, OIB 46309053591, Dukovec 78 
, 49223 Dukovec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Zubić</item>
      <item>Policijska postaja Zabok</item>
      <item>Ministarstvo financija
Porezna uprava
Područni ured Krapina
Ispostava Zabok</item>
      <item>Općinski Sud U Crikvenici 
Stalna Služba Krk
Prekršajni Odjel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izvorni_sadrzaj>
    <derivirana_varijabla naziv="DomainObject.Predmet.SudioniciListNaziv_1">
      <item>Ivica Zubić</item>
      <item>Policijska postaja Zabok</item>
      <item>Ministarstvo financija
Porezna uprava
Područni ured Krapina
Ispostava Zabok</item>
      <item>Općinski Sud U Crikvenici 
Stalna Služba Krk
Prekršajni Odjel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derivirana_varijabla>
    <derivirana_varijabla naziv="OstaliSudionici">
      <item>Ivica Zubić</item>
      <item>Policijska postaja Zabok</item>
      <item>Ministarstvo financija
Porezna uprava
Područni ured Krapina
Ispostava Zabok</item>
      <item>Općinski Sud U Crikvenici 
Stalna Služba Krk
Prekršajni Odjel</item>
      <item>Općinski sud u Crikvenici</item>
      <item>Katica Prebeg</item>
      <item>Katica Prebeg</item>
      <item>Financijska agencija
Regionalni centar Rijeka</item>
      <item>Općinski sud u Zaboku Prekršajni odjel</item>
      <item>Općinski sud u Varaždinu Prekršajni odjel</item>
      <item>Policijska postaja Krk</item>
    </derivirana_varijabla>
  </DomainObject.Predmet.SudioniciListNaziv>
  <DomainObject.Predmet.SudioniciListAdressOIB>
    <izvorni_sadrzaj>
      <item>Ivica Zubić, OIB 46309053591, Dukovec 78 
,49223 Dukovec</item>
      <item>Policijska postaja Zabok, Matije Gupca 53
,49210 Zabok</item>
      <item>Ministarstvo financija
Porezna uprava
Područni ured Krapina
Ispostava Zabok, S. Radića 1
,49210 Zabok</item>
      <item>Općinski Sud U Crikvenici 
Stalna Služba Krk
Prekršajni Odjel, Trg Bana Josipa Jelačića 5
,51500 Krk</item>
      <item>Općinski sud u Crikvenici, OIB 74084245037, Kralja Tomislava 85 A
,51260 Crikvenica</item>
      <item>Katica Prebeg, OIB 04590555396, Na Zdenac 25
,51500 Kornić</item>
      <item>Katica Prebeg, OIB 04590555396, Na Zdenac 25
,51500 Kornić</item>
      <item>Financijska agencija
Regionalni centar Rijeka, Frane Kurelca 8
,51000 Rijeka</item>
      <item>Općinski sud u Zaboku Prekršajni odjel, Stjepana Radića 1,49210 Zabok</item>
      <item>Općinski sud u Varaždinu Prekršajni odjel</item>
      <item>Policijska postaja Krk, Kralja Tomislava 10,51500 Krk</item>
    </izvorni_sadrzaj>
    <derivirana_varijabla naziv="DomainObject.Predmet.SudioniciListAdressOIB_1">
      <item>Policijska postaja Krk, Kralja Tomislava 10,51500 Krk</item>
      <item>Policijska postaja Zabok, Matije Gupca 53
,49210 Zabok</item>
      <item>Ministarstvo financija
Porezna uprava
Područni ured Krapina
Ispostava Zabok, S. Radića 1
,49210 Zabok</item>
      <item>Općinski Sud U Crikvenici 
Stalna Služba Krk
Prekršajni Odjel, Trg Bana Josipa Jelačića 5
,51500 Krk</item>
      <item>Općinski sud u Crikvenici, OIB 74084245037, Kralja Tomislava 85 A
,51260 Crikvenica</item>
      <item>Katica Prebeg, OIB 04590555396, Na Zdenac 25
,51500 Kornić</item>
      <item>Katica Prebeg, OIB 04590555396, Na Zdenac 25
,51500 Kornić</item>
      <item>Financijska agencija
Regionalni centar Rijeka, Frane Kurelca 8
,51000 Rijeka</item>
      <item>Općinski sud u Zaboku Prekršajni odjel, Stjepana Radića 1,49210 Zabok</item>
      <item>Općinski sud u Varaždinu Prekršajni odjel</item>
      <item>Ivica Zubić, OIB 46309053591, Dukovec 78 
,49223 Dukovec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Ukupan trošak u iznosu od 13,27 EUR, Ukupna novčana kazna u iznosu od 663,61 EUR, u ukupnom iznosu od 676,88 EUR</izvorni_sadrzaj>
    <derivirana_varijabla naziv="DomainObject.Predmet.Pristojbe_1">troškove za Ukupan trošak u iznosu od 13,27 EUR, Ukupna novčana kazna u iznosu od 663,61 EUR, u ukupnom iznosu od 676,88 EUR</derivirana_varijabla>
  </DomainObject.Predmet.Pristojbe>
  <DomainObject.Predmet.PristojbeSudionikNazivOIB>
    <izvorni_sadrzaj>Ivica Zubić, OIB 46309053591</izvorni_sadrzaj>
    <derivirana_varijabla naziv="DomainObject.Predmet.PristojbeSudionikNazivOIB_1">Ivica Zubić, OIB 46309053591</derivirana_varijabla>
  </DomainObject.Predmet.PristojbeSudionikNazivOIB>
  <DomainObject.Predmet.PristojbePNB>
    <izvorni_sadrzaj>HR63 6068-50514-20020097174</izvorni_sadrzaj>
    <derivirana_varijabla naziv="DomainObject.Predmet.PristojbePNB_1">HR63 6068-50514-20020097174</derivirana_varijabla>
  </DomainObject.Predmet.PristojbePNB>
  <DomainObject.Predmet.PristojbeIznos>
    <izvorni_sadrzaj>676,88 EUR</izvorni_sadrzaj>
    <derivirana_varijabla naziv="DomainObject.Predmet.PristojbeIznos_1">676,88 EUR</derivirana_varijabla>
  </DomainObject.Predmet.PristojbeIznos>
  <DomainObject.Predmet.PristojbeOpisPlacanja>
    <izvorni_sadrzaj>Troškovi iz predmeta Pp Ikp-3139/2019, OS CR</izvorni_sadrzaj>
    <derivirana_varijabla naziv="DomainObject.Predmet.PristojbeOpisPlacanja_1">Troškovi iz predmeta Pp Ikp-3139/2019, OS CR</derivirana_varijabla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46309053591</item>
      <item>, OIB null</item>
      <item>, OIB null</item>
      <item>, OIB null</item>
      <item>, OIB 74084245037</item>
      <item>, OIB 04590555396</item>
      <item>, OIB 04590555396</item>
      <item>, OIB null</item>
      <item>, OIB null</item>
      <item>, OIB null</item>
      <item>, OIB null</item>
    </izvorni_sadrzaj>
    <derivirana_varijabla naziv="DomainObject.Predmet.SudioniciListNazivOIB_1">
      <item>, OIB 46309053591</item>
      <item>, OIB null</item>
      <item>, OIB null</item>
      <item>, OIB null</item>
      <item>, OIB 74084245037</item>
      <item>, OIB 04590555396</item>
      <item>, OIB 04590555396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Ikp-3139/2019, OS CR</izvorni_sadrzaj>
    <derivirana_varijabla naziv="DomainObject.Predmet.PristojbeNazivVrste_1">Troškovi iz predmeta Pp Ikp-3139/2019, OS CR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svibnja 2021.</izvorni_sadrzaj>
    <derivirana_varijabla naziv="DomainObject.PredzadnjaOdlukaIzPredmeta.DatumDonosenjaOdluke_1">6. svibnja 2021.</derivirana_varijabla>
  </DomainObject.PredzadnjaOdlukaIzPredmeta.DatumDonosenjaOdluke>
  <DomainObject.PredzadnjaOdlukaIzPredmeta.Oznaka>
    <izvorni_sadrzaj>Pp Ikp-3139/2019-9</izvorni_sadrzaj>
    <derivirana_varijabla naziv="DomainObject.PredzadnjaOdlukaIzPredmeta.Oznaka_1">Pp Ikp-3139/2019-9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trinaesteuraidvadesetsedamcenti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2018.</izvorni_sadrzaj>
    <derivirana_varijabla naziv="DomainObject.Predmet.DatumPocetkaProcesa_1">21.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Ivica Zubić, Dukovec 78 
, 49223 Dukovec</izvorni_sadrzaj>
    <derivirana_varijabla naziv="DomainObject.Predmet.OsudenikImePrezimeAdresa_1">Ivica Zubić, Dukovec 78 
, 49223 Dukovec</derivirana_varijabla>
  </DomainObject.Predmet.OsudenikImePrezimeAdresa>
  <DomainObject.Predmet.OsudenikImePrezimeOIBDatRodenja>
    <izvorni_sadrzaj>Ivica Zubić, OIB 46309053591, rođen-a 22.04.1977.</izvorni_sadrzaj>
    <derivirana_varijabla naziv="DomainObject.Predmet.OsudenikImePrezimeOIBDatRodenja_1">Ivica Zubić, OIB 46309053591, rođen-a 22.04.1977.</derivirana_varijabla>
  </DomainObject.Predmet.OsudenikImePrezimeOIBDatRodenja>
  <DomainObject.IkpPredmet.OdlukaRjesenjeIshodisni>
    <izvorni_sadrzaj>Pp P-1616/2019-2 donesena 28.01.2019.</izvorni_sadrzaj>
    <derivirana_varijabla naziv="DomainObject.IkpPredmet.OdlukaRjesenjeIshodisni_1">Pp P-1616/2019-2 donesena 28.01.2019.</derivirana_varijabla>
  </DomainObject.IkpPredmet.OdlukaRjesenjeIshodisni>
  <UserObject.NN>
    <izvorni_sadrzaj/>
    <derivirana_varijabla naziv="UserObject.NN_1"/>
  </UserObject.NN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6050-50514-20020097166</izvorni_sadrzaj>
    <derivirana_varijabla naziv="DomainObject.IkpPredmet.NovcanaObaveza.PNB_1">HR63 6050-50514-20020097166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6068-50514-20020097174</izvorni_sadrzaj>
    <derivirana_varijabla naziv="DomainObject.IkpPredmet.Trosak.PNB_1">HR63 6068-50514-20020097174</derivirana_varijabla>
  </DomainObject.IkpPredmet.Trosak.PNB>
  <DomainObject.IkpPredmet.IshodisnaOdlukaDatumPravomocnosti>
    <izvorni_sadrzaj>21.02.2019.</izvorni_sadrzaj>
    <derivirana_varijabla naziv="DomainObject.IkpPredmet.IshodisnaOdlukaDatumPravomocnosti_1">21.02.2019.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13E8E-C201-40B6-8409-5B01C34840D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348</properties:Words>
  <properties:Characters>1946</properties:Characters>
  <properties:Lines>74</properties:Lines>
  <properties:Paragraphs>33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2024-04-18T12:25:00Z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2024-04-18T12:25:00Z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Ikp-3139/2019-14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